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AF6" w:rsidRDefault="00010AF6" w:rsidP="00010A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PLAYSTOWE</w:t>
      </w:r>
      <w:r>
        <w:rPr>
          <w:rFonts w:ascii="Times New Roman" w:hAnsi="Times New Roman" w:cs="Times New Roman"/>
        </w:rPr>
        <w:t xml:space="preserve">       (fl.1484)</w:t>
      </w:r>
    </w:p>
    <w:p w:rsidR="00010AF6" w:rsidRDefault="00010AF6" w:rsidP="00010A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Foots Cray, Kent. Labourer.</w:t>
      </w:r>
    </w:p>
    <w:p w:rsidR="00010AF6" w:rsidRDefault="00010AF6" w:rsidP="00010AF6">
      <w:pPr>
        <w:rPr>
          <w:rFonts w:ascii="Times New Roman" w:hAnsi="Times New Roman" w:cs="Times New Roman"/>
        </w:rPr>
      </w:pPr>
    </w:p>
    <w:p w:rsidR="00010AF6" w:rsidRDefault="00010AF6" w:rsidP="00010AF6">
      <w:pPr>
        <w:rPr>
          <w:rFonts w:ascii="Times New Roman" w:hAnsi="Times New Roman" w:cs="Times New Roman"/>
        </w:rPr>
      </w:pPr>
    </w:p>
    <w:p w:rsidR="00010AF6" w:rsidRDefault="00010AF6" w:rsidP="00010A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Fowler(q.v.) brought a plaint of debt against him and Thomas Smyth</w:t>
      </w:r>
    </w:p>
    <w:p w:rsidR="00010AF6" w:rsidRDefault="00010AF6" w:rsidP="00010A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Trottiscliffe</w:t>
      </w:r>
      <w:proofErr w:type="spellEnd"/>
      <w:r>
        <w:rPr>
          <w:rFonts w:ascii="Times New Roman" w:hAnsi="Times New Roman" w:cs="Times New Roman"/>
        </w:rPr>
        <w:t>(q.v.).</w:t>
      </w:r>
    </w:p>
    <w:p w:rsidR="00010AF6" w:rsidRDefault="00010AF6" w:rsidP="00010A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10AF6" w:rsidRDefault="00010AF6" w:rsidP="00010AF6">
      <w:pPr>
        <w:rPr>
          <w:rFonts w:ascii="Times New Roman" w:hAnsi="Times New Roman" w:cs="Times New Roman"/>
        </w:rPr>
      </w:pPr>
    </w:p>
    <w:p w:rsidR="00010AF6" w:rsidRDefault="00010AF6" w:rsidP="00010AF6">
      <w:pPr>
        <w:rPr>
          <w:rFonts w:ascii="Times New Roman" w:hAnsi="Times New Roman" w:cs="Times New Roman"/>
        </w:rPr>
      </w:pPr>
    </w:p>
    <w:p w:rsidR="00010AF6" w:rsidRDefault="00010AF6" w:rsidP="00010A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November 2017</w:t>
      </w:r>
    </w:p>
    <w:p w:rsidR="006B2F86" w:rsidRPr="00E71FC3" w:rsidRDefault="00010A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AF6" w:rsidRDefault="00010AF6" w:rsidP="00E71FC3">
      <w:r>
        <w:separator/>
      </w:r>
    </w:p>
  </w:endnote>
  <w:endnote w:type="continuationSeparator" w:id="0">
    <w:p w:rsidR="00010AF6" w:rsidRDefault="00010A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AF6" w:rsidRDefault="00010AF6" w:rsidP="00E71FC3">
      <w:r>
        <w:separator/>
      </w:r>
    </w:p>
  </w:footnote>
  <w:footnote w:type="continuationSeparator" w:id="0">
    <w:p w:rsidR="00010AF6" w:rsidRDefault="00010A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AF6"/>
    <w:rsid w:val="00010AF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2BFAF6-3749-4B3A-97D4-AB97D320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0AF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10A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2017-11-04T19:29:00Z</dcterms:created>
  <dcterms:modified xsi:type="dcterms:W3CDTF">2017-11-04T19:30:00Z</dcterms:modified>
</cp:coreProperties>
</file>